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742" w:rsidRDefault="00012742" w:rsidP="000127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CHOPYN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:rsidR="00012742" w:rsidRDefault="00012742" w:rsidP="000127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012742" w:rsidRDefault="00012742" w:rsidP="000127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2742" w:rsidRDefault="00012742" w:rsidP="000127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618C" w:rsidRDefault="008B618C" w:rsidP="008B61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8B618C" w:rsidRDefault="008B618C" w:rsidP="008B61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vol.4</w:t>
      </w:r>
    </w:p>
    <w:p w:rsidR="008B618C" w:rsidRDefault="008B618C" w:rsidP="008B61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pp.89-90)</w:t>
      </w:r>
    </w:p>
    <w:p w:rsidR="00012742" w:rsidRDefault="00012742" w:rsidP="0001274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012742" w:rsidRDefault="00012742" w:rsidP="000127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Exeter1420-55” part 4 p.116)</w:t>
      </w:r>
    </w:p>
    <w:p w:rsidR="00012742" w:rsidRDefault="00012742" w:rsidP="000127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2742" w:rsidRDefault="00012742" w:rsidP="000127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2742" w:rsidRDefault="00012742" w:rsidP="000127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June 2016</w:t>
      </w:r>
    </w:p>
    <w:p w:rsidR="008B618C" w:rsidRPr="007725C0" w:rsidRDefault="008B618C" w:rsidP="000127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2016</w:t>
      </w:r>
      <w:bookmarkStart w:id="0" w:name="_GoBack"/>
      <w:bookmarkEnd w:id="0"/>
    </w:p>
    <w:p w:rsidR="006B2F86" w:rsidRPr="00012742" w:rsidRDefault="008B618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0127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742" w:rsidRDefault="00012742" w:rsidP="00E71FC3">
      <w:pPr>
        <w:spacing w:after="0" w:line="240" w:lineRule="auto"/>
      </w:pPr>
      <w:r>
        <w:separator/>
      </w:r>
    </w:p>
  </w:endnote>
  <w:endnote w:type="continuationSeparator" w:id="0">
    <w:p w:rsidR="00012742" w:rsidRDefault="000127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742" w:rsidRDefault="00012742" w:rsidP="00E71FC3">
      <w:pPr>
        <w:spacing w:after="0" w:line="240" w:lineRule="auto"/>
      </w:pPr>
      <w:r>
        <w:separator/>
      </w:r>
    </w:p>
  </w:footnote>
  <w:footnote w:type="continuationSeparator" w:id="0">
    <w:p w:rsidR="00012742" w:rsidRDefault="000127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742"/>
    <w:rsid w:val="00012742"/>
    <w:rsid w:val="008B618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F5317"/>
  <w15:chartTrackingRefBased/>
  <w15:docId w15:val="{DA10EC8C-9705-41D8-B545-E12E39A5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2016-06-13T11:16:00Z</dcterms:created>
  <dcterms:modified xsi:type="dcterms:W3CDTF">2016-11-28T08:54:00Z</dcterms:modified>
</cp:coreProperties>
</file>